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9ED69" w14:textId="77777777" w:rsidR="00990661" w:rsidRDefault="00990661" w:rsidP="009906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William LEGH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d.ca.1439)</w:t>
      </w:r>
    </w:p>
    <w:p w14:paraId="4205CAB5" w14:textId="77777777" w:rsidR="00990661" w:rsidRDefault="00990661" w:rsidP="00990661">
      <w:pPr>
        <w:pStyle w:val="NoSpacing"/>
        <w:rPr>
          <w:rFonts w:cs="Times New Roman"/>
          <w:szCs w:val="24"/>
        </w:rPr>
      </w:pPr>
    </w:p>
    <w:p w14:paraId="733E5B71" w14:textId="77777777" w:rsidR="00990661" w:rsidRDefault="00990661" w:rsidP="00990661">
      <w:pPr>
        <w:pStyle w:val="NoSpacing"/>
        <w:rPr>
          <w:rFonts w:cs="Times New Roman"/>
          <w:szCs w:val="24"/>
        </w:rPr>
      </w:pPr>
    </w:p>
    <w:p w14:paraId="3A46E826" w14:textId="77777777" w:rsidR="00990661" w:rsidRDefault="00990661" w:rsidP="009906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Aug.1439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Cumberland and </w:t>
      </w:r>
    </w:p>
    <w:p w14:paraId="4D44DB70" w14:textId="77777777" w:rsidR="00990661" w:rsidRDefault="00990661" w:rsidP="009906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Westmoreland,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Norfolk.    (C.F.R. 1437-45 p.54)</w:t>
      </w:r>
    </w:p>
    <w:p w14:paraId="65A32529" w14:textId="77777777" w:rsidR="00990661" w:rsidRDefault="00990661" w:rsidP="00990661">
      <w:pPr>
        <w:pStyle w:val="NoSpacing"/>
        <w:rPr>
          <w:rFonts w:cs="Times New Roman"/>
          <w:szCs w:val="24"/>
        </w:rPr>
      </w:pPr>
    </w:p>
    <w:p w14:paraId="3ED58F0E" w14:textId="77777777" w:rsidR="00990661" w:rsidRDefault="00990661" w:rsidP="00990661">
      <w:pPr>
        <w:pStyle w:val="NoSpacing"/>
        <w:rPr>
          <w:rFonts w:cs="Times New Roman"/>
          <w:szCs w:val="24"/>
        </w:rPr>
      </w:pPr>
    </w:p>
    <w:p w14:paraId="21DDDAEA" w14:textId="77777777" w:rsidR="00990661" w:rsidRDefault="00990661" w:rsidP="0099066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June 2023</w:t>
      </w:r>
    </w:p>
    <w:p w14:paraId="512EAA9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8631D" w14:textId="77777777" w:rsidR="00990661" w:rsidRDefault="00990661" w:rsidP="009139A6">
      <w:r>
        <w:separator/>
      </w:r>
    </w:p>
  </w:endnote>
  <w:endnote w:type="continuationSeparator" w:id="0">
    <w:p w14:paraId="7F2A6F87" w14:textId="77777777" w:rsidR="00990661" w:rsidRDefault="009906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B34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580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A3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30B2C" w14:textId="77777777" w:rsidR="00990661" w:rsidRDefault="00990661" w:rsidP="009139A6">
      <w:r>
        <w:separator/>
      </w:r>
    </w:p>
  </w:footnote>
  <w:footnote w:type="continuationSeparator" w:id="0">
    <w:p w14:paraId="47FD34E7" w14:textId="77777777" w:rsidR="00990661" w:rsidRDefault="009906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EC8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5BE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28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61"/>
    <w:rsid w:val="000666E0"/>
    <w:rsid w:val="002510B7"/>
    <w:rsid w:val="005C130B"/>
    <w:rsid w:val="00826F5C"/>
    <w:rsid w:val="009139A6"/>
    <w:rsid w:val="009448BB"/>
    <w:rsid w:val="00947624"/>
    <w:rsid w:val="00990661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78C3E"/>
  <w15:chartTrackingRefBased/>
  <w15:docId w15:val="{4CD7AE31-6C68-4A0F-8D06-A94B1392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2023-06-27T20:08:00Z</dcterms:created>
  <dcterms:modified xsi:type="dcterms:W3CDTF">2023-06-27T20:09:00Z</dcterms:modified>
</cp:coreProperties>
</file>